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D0" w:rsidRDefault="007849D0" w:rsidP="00912DE5">
      <w:pPr>
        <w:jc w:val="center"/>
      </w:pPr>
      <w:r>
        <w:t xml:space="preserve"> </w:t>
      </w: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706704218" r:id="rId8"/>
        </w:object>
      </w:r>
    </w:p>
    <w:p w:rsidR="007849D0" w:rsidRPr="00C2414D" w:rsidRDefault="007849D0" w:rsidP="00912DE5">
      <w:pPr>
        <w:jc w:val="center"/>
      </w:pPr>
    </w:p>
    <w:p w:rsidR="007849D0" w:rsidRPr="00966E10" w:rsidRDefault="007849D0" w:rsidP="00912DE5">
      <w:pPr>
        <w:jc w:val="center"/>
        <w:rPr>
          <w:b/>
          <w:sz w:val="40"/>
          <w:szCs w:val="40"/>
        </w:rPr>
      </w:pPr>
      <w:r w:rsidRPr="00966E10">
        <w:rPr>
          <w:b/>
          <w:sz w:val="40"/>
          <w:szCs w:val="40"/>
        </w:rPr>
        <w:t>А Д М И Н И С Т Р А Ц И Я   Г О Р О Д А  Р Ж Е В А</w:t>
      </w:r>
    </w:p>
    <w:p w:rsidR="007849D0" w:rsidRDefault="007849D0" w:rsidP="00912DE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7849D0" w:rsidRDefault="007849D0" w:rsidP="00912DE5">
      <w:pPr>
        <w:tabs>
          <w:tab w:val="left" w:pos="1418"/>
        </w:tabs>
        <w:jc w:val="center"/>
        <w:rPr>
          <w:szCs w:val="20"/>
        </w:rPr>
      </w:pPr>
    </w:p>
    <w:p w:rsidR="007849D0" w:rsidRDefault="007849D0" w:rsidP="00912DE5">
      <w:pPr>
        <w:tabs>
          <w:tab w:val="left" w:pos="1418"/>
        </w:tabs>
        <w:jc w:val="center"/>
        <w:rPr>
          <w:szCs w:val="20"/>
        </w:rPr>
      </w:pPr>
    </w:p>
    <w:p w:rsidR="007849D0" w:rsidRPr="00445711" w:rsidRDefault="007849D0" w:rsidP="00912DE5">
      <w:pPr>
        <w:jc w:val="center"/>
        <w:rPr>
          <w:b/>
          <w:sz w:val="32"/>
          <w:szCs w:val="32"/>
        </w:rPr>
      </w:pPr>
      <w:r w:rsidRPr="00445711">
        <w:rPr>
          <w:b/>
          <w:sz w:val="32"/>
          <w:szCs w:val="32"/>
        </w:rPr>
        <w:t>П О С Т А Н О В Л Е Н И Е</w:t>
      </w:r>
    </w:p>
    <w:p w:rsidR="007849D0" w:rsidRPr="007828BC" w:rsidRDefault="007849D0" w:rsidP="00912DE5">
      <w:pPr>
        <w:jc w:val="center"/>
        <w:rPr>
          <w:sz w:val="32"/>
          <w:szCs w:val="32"/>
        </w:rPr>
      </w:pPr>
    </w:p>
    <w:p w:rsidR="007849D0" w:rsidRPr="007828BC" w:rsidRDefault="007849D0" w:rsidP="00912DE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30.12.2021 </w:t>
      </w:r>
      <w:r w:rsidRPr="007828BC">
        <w:rPr>
          <w:sz w:val="28"/>
          <w:szCs w:val="28"/>
        </w:rPr>
        <w:tab/>
      </w:r>
      <w:r w:rsidRPr="007828BC">
        <w:rPr>
          <w:sz w:val="28"/>
          <w:szCs w:val="28"/>
        </w:rPr>
        <w:tab/>
      </w:r>
      <w:r w:rsidRPr="007828BC">
        <w:rPr>
          <w:sz w:val="28"/>
          <w:szCs w:val="28"/>
        </w:rPr>
        <w:tab/>
      </w:r>
      <w:r w:rsidRPr="007828BC">
        <w:rPr>
          <w:sz w:val="28"/>
          <w:szCs w:val="28"/>
        </w:rPr>
        <w:tab/>
      </w:r>
      <w:r w:rsidRPr="007828BC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7828B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7828B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</w:t>
      </w:r>
      <w:r w:rsidRPr="007828BC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1040</w:t>
      </w:r>
    </w:p>
    <w:p w:rsidR="007849D0" w:rsidRDefault="007849D0" w:rsidP="00912DE5">
      <w:pPr>
        <w:rPr>
          <w:b/>
          <w:szCs w:val="28"/>
        </w:rPr>
      </w:pPr>
    </w:p>
    <w:p w:rsidR="007849D0" w:rsidRDefault="007849D0" w:rsidP="00912DE5">
      <w:pPr>
        <w:jc w:val="both"/>
        <w:rPr>
          <w:b/>
        </w:rPr>
      </w:pPr>
      <w:r w:rsidRPr="007E4B93">
        <w:rPr>
          <w:b/>
        </w:rPr>
        <w:t>Об утверждении</w:t>
      </w:r>
      <w:r>
        <w:rPr>
          <w:b/>
        </w:rPr>
        <w:t xml:space="preserve"> Муниципальной программы </w:t>
      </w:r>
    </w:p>
    <w:p w:rsidR="007849D0" w:rsidRDefault="007849D0" w:rsidP="00912DE5">
      <w:pPr>
        <w:jc w:val="both"/>
        <w:rPr>
          <w:b/>
        </w:rPr>
      </w:pPr>
      <w:r>
        <w:rPr>
          <w:b/>
        </w:rPr>
        <w:t>города Ржева Тверской области «Развитие</w:t>
      </w:r>
    </w:p>
    <w:p w:rsidR="007849D0" w:rsidRDefault="007849D0" w:rsidP="00912DE5">
      <w:pPr>
        <w:jc w:val="both"/>
        <w:rPr>
          <w:b/>
        </w:rPr>
      </w:pPr>
      <w:r>
        <w:rPr>
          <w:b/>
        </w:rPr>
        <w:t>образования города Ржева Тверской области»</w:t>
      </w:r>
    </w:p>
    <w:p w:rsidR="007849D0" w:rsidRPr="007E4B93" w:rsidRDefault="007849D0" w:rsidP="00912DE5">
      <w:pPr>
        <w:jc w:val="both"/>
        <w:rPr>
          <w:b/>
        </w:rPr>
      </w:pPr>
      <w:r>
        <w:rPr>
          <w:b/>
        </w:rPr>
        <w:t>на 2022-2027 годы</w:t>
      </w:r>
    </w:p>
    <w:p w:rsidR="007849D0" w:rsidRPr="008A7C40" w:rsidRDefault="007849D0" w:rsidP="00912DE5">
      <w:pPr>
        <w:autoSpaceDE w:val="0"/>
        <w:autoSpaceDN w:val="0"/>
        <w:adjustRightInd w:val="0"/>
        <w:rPr>
          <w:b/>
        </w:rPr>
      </w:pPr>
    </w:p>
    <w:p w:rsidR="007849D0" w:rsidRDefault="007849D0" w:rsidP="00912DE5">
      <w:pPr>
        <w:tabs>
          <w:tab w:val="left" w:pos="1080"/>
        </w:tabs>
        <w:spacing w:line="360" w:lineRule="auto"/>
        <w:rPr>
          <w:b/>
        </w:rPr>
      </w:pPr>
    </w:p>
    <w:p w:rsidR="007849D0" w:rsidRPr="0029143B" w:rsidRDefault="007849D0" w:rsidP="00912DE5">
      <w:pPr>
        <w:spacing w:line="360" w:lineRule="auto"/>
        <w:jc w:val="both"/>
      </w:pPr>
      <w:r>
        <w:rPr>
          <w:b/>
        </w:rPr>
        <w:tab/>
      </w:r>
      <w:r w:rsidRPr="0029143B">
        <w:t xml:space="preserve">В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(с изменениями), руководствуясь </w:t>
      </w:r>
      <w:r>
        <w:t xml:space="preserve"> </w:t>
      </w:r>
      <w:r w:rsidRPr="0029143B">
        <w:t xml:space="preserve">статьями 30 и 33 Устава города Ржева, Администрация города Ржева </w:t>
      </w:r>
    </w:p>
    <w:p w:rsidR="007849D0" w:rsidRPr="0099585B" w:rsidRDefault="007849D0" w:rsidP="00912DE5">
      <w:pPr>
        <w:pStyle w:val="BodyText2"/>
        <w:spacing w:line="360" w:lineRule="auto"/>
        <w:jc w:val="center"/>
        <w:rPr>
          <w:sz w:val="24"/>
          <w:szCs w:val="24"/>
        </w:rPr>
      </w:pPr>
      <w:r w:rsidRPr="00006B69">
        <w:rPr>
          <w:sz w:val="24"/>
          <w:szCs w:val="24"/>
        </w:rPr>
        <w:t>П О С Т А Н О В Л Я Е Т :</w:t>
      </w:r>
    </w:p>
    <w:p w:rsidR="007849D0" w:rsidRPr="007E0479" w:rsidRDefault="007849D0" w:rsidP="00912DE5">
      <w:pPr>
        <w:pStyle w:val="BodyText2"/>
        <w:spacing w:line="360" w:lineRule="auto"/>
        <w:jc w:val="center"/>
        <w:rPr>
          <w:sz w:val="16"/>
          <w:szCs w:val="16"/>
        </w:rPr>
      </w:pPr>
    </w:p>
    <w:p w:rsidR="007849D0" w:rsidRDefault="007849D0" w:rsidP="00912DE5">
      <w:pPr>
        <w:spacing w:line="360" w:lineRule="auto"/>
        <w:jc w:val="both"/>
      </w:pPr>
      <w:r>
        <w:tab/>
        <w:t>1. Утвердить Муниципальную программу города Ржева Тверской области «Развитие образования города Ржева Тверской области» на 2022-2027 годы. (Приложение).</w:t>
      </w:r>
    </w:p>
    <w:p w:rsidR="007849D0" w:rsidRDefault="007849D0" w:rsidP="00912DE5">
      <w:pPr>
        <w:spacing w:line="360" w:lineRule="auto"/>
        <w:ind w:firstLine="708"/>
        <w:jc w:val="both"/>
      </w:pPr>
      <w:r>
        <w:t>2. Признать утратившими силу</w:t>
      </w:r>
      <w:r w:rsidRPr="00966E10">
        <w:t xml:space="preserve"> </w:t>
      </w:r>
      <w:r>
        <w:t>постановления Администрации города Ржева Тверской области:</w:t>
      </w:r>
    </w:p>
    <w:p w:rsidR="007849D0" w:rsidRPr="006F68BE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 w:rsidRPr="00A42AE2">
        <w:t xml:space="preserve"> </w:t>
      </w:r>
      <w:r>
        <w:t>от 19.12.2017 № 1162 «</w:t>
      </w:r>
      <w:r w:rsidRPr="006F68BE">
        <w:t>Об утверждении Муниципальной программы города Ржева Тверской области «Развитие</w:t>
      </w:r>
      <w:r>
        <w:t xml:space="preserve"> </w:t>
      </w:r>
      <w:r w:rsidRPr="006F68BE">
        <w:t>образования города Ржева Тверской области»</w:t>
      </w:r>
      <w:r>
        <w:t xml:space="preserve"> на 2018-2023</w:t>
      </w:r>
      <w:r w:rsidRPr="006F68BE">
        <w:t xml:space="preserve"> годы</w:t>
      </w:r>
      <w:r>
        <w:t>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11.04.2018 № 319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05.06.2018 № 485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E917BD">
      <w:pPr>
        <w:spacing w:line="360" w:lineRule="auto"/>
        <w:jc w:val="both"/>
      </w:pPr>
    </w:p>
    <w:p w:rsidR="007849D0" w:rsidRDefault="007849D0" w:rsidP="00E917BD">
      <w:pPr>
        <w:spacing w:line="360" w:lineRule="auto"/>
        <w:jc w:val="both"/>
      </w:pPr>
    </w:p>
    <w:p w:rsidR="007849D0" w:rsidRDefault="007849D0" w:rsidP="00E917BD">
      <w:pPr>
        <w:spacing w:line="360" w:lineRule="auto"/>
        <w:jc w:val="both"/>
      </w:pP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22.10.2018 № 862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06.12.2018 № 1000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18.12.2018 № 1029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15.01.2019 № 11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01.04.2019 № 245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29.04.2019 № 346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10.06.2019 № 470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01.10.2019 № 764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16.12.2019 № 1008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20.02.2020 № 126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06.02.2020 № 92/1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20.02.2020 № 127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от 13.05.2020 № 406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08.09.2020 № 729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03.11.2020 № 904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A42AE2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19.01.2021 № 20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C46A06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21.01.2021 № 24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E917BD">
      <w:pPr>
        <w:spacing w:line="360" w:lineRule="auto"/>
        <w:jc w:val="both"/>
      </w:pPr>
    </w:p>
    <w:p w:rsidR="007849D0" w:rsidRDefault="007849D0" w:rsidP="00E917BD">
      <w:pPr>
        <w:spacing w:line="360" w:lineRule="auto"/>
        <w:jc w:val="both"/>
      </w:pPr>
    </w:p>
    <w:p w:rsidR="007849D0" w:rsidRDefault="007849D0" w:rsidP="00C20FF7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14.04.2021 № 338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C20FF7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10.08.2021 № 632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966E10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20.12.2021 № 985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1162»;</w:t>
      </w:r>
    </w:p>
    <w:p w:rsidR="007849D0" w:rsidRDefault="007849D0" w:rsidP="0079298D">
      <w:pPr>
        <w:numPr>
          <w:ilvl w:val="1"/>
          <w:numId w:val="1"/>
        </w:numPr>
        <w:tabs>
          <w:tab w:val="clear" w:pos="2148"/>
          <w:tab w:val="num" w:pos="960"/>
        </w:tabs>
        <w:spacing w:line="360" w:lineRule="auto"/>
        <w:ind w:left="0" w:firstLine="720"/>
        <w:jc w:val="both"/>
      </w:pPr>
      <w:r>
        <w:t xml:space="preserve">  от 30.12.2021 № 1039 «</w:t>
      </w:r>
      <w:r w:rsidRPr="006F68BE">
        <w:t>О</w:t>
      </w:r>
      <w:r>
        <w:t xml:space="preserve"> внесении изменений в постановление Администрации города Ржева Тверской области от 19.12.2017 № 1162».</w:t>
      </w:r>
    </w:p>
    <w:p w:rsidR="007849D0" w:rsidRDefault="007849D0" w:rsidP="00F75196">
      <w:pPr>
        <w:pStyle w:val="ListParagraph"/>
      </w:pPr>
    </w:p>
    <w:p w:rsidR="007849D0" w:rsidRPr="005C1FBF" w:rsidRDefault="007849D0" w:rsidP="00F75196">
      <w:pPr>
        <w:spacing w:line="360" w:lineRule="auto"/>
        <w:ind w:firstLine="720"/>
        <w:jc w:val="both"/>
      </w:pPr>
      <w:r>
        <w:rPr>
          <w:rFonts w:eastAsia="SimSun"/>
        </w:rPr>
        <w:t xml:space="preserve">3. </w:t>
      </w:r>
      <w:r w:rsidRPr="005C1FBF">
        <w:t>Настоящее постановлен</w:t>
      </w:r>
      <w:r>
        <w:t xml:space="preserve">ие вступает в силу с 01.01.2022, подлежит официальному опубликованию в газете «Ржевская правда» </w:t>
      </w:r>
      <w:r w:rsidRPr="005C1FBF">
        <w:t xml:space="preserve">и размещению на официальном сайте Администрации города Ржева </w:t>
      </w:r>
      <w:hyperlink r:id="rId9" w:history="1">
        <w:r w:rsidRPr="005C1FBF">
          <w:rPr>
            <w:rStyle w:val="Hyperlink"/>
            <w:lang w:val="en-US"/>
          </w:rPr>
          <w:t>www</w:t>
        </w:r>
        <w:r w:rsidRPr="005C1FBF">
          <w:rPr>
            <w:rStyle w:val="Hyperlink"/>
          </w:rPr>
          <w:t>.</w:t>
        </w:r>
        <w:r w:rsidRPr="005C1FBF">
          <w:rPr>
            <w:rStyle w:val="Hyperlink"/>
            <w:lang w:val="en-US"/>
          </w:rPr>
          <w:t>rzhevcity</w:t>
        </w:r>
        <w:r w:rsidRPr="005C1FBF">
          <w:rPr>
            <w:rStyle w:val="Hyperlink"/>
          </w:rPr>
          <w:t>.</w:t>
        </w:r>
        <w:r w:rsidRPr="005C1FBF">
          <w:rPr>
            <w:rStyle w:val="Hyperlink"/>
            <w:lang w:val="en-US"/>
          </w:rPr>
          <w:t>ru</w:t>
        </w:r>
      </w:hyperlink>
      <w:r w:rsidRPr="005C1FBF">
        <w:rPr>
          <w:color w:val="FF0000"/>
        </w:rPr>
        <w:t xml:space="preserve"> </w:t>
      </w:r>
      <w:r w:rsidRPr="005C1FBF">
        <w:t xml:space="preserve">в сети </w:t>
      </w:r>
      <w:r>
        <w:t>«</w:t>
      </w:r>
      <w:r w:rsidRPr="005C1FBF">
        <w:t>Интернет</w:t>
      </w:r>
      <w:r>
        <w:t>»</w:t>
      </w:r>
      <w:r w:rsidRPr="005C1FBF">
        <w:t>.</w:t>
      </w:r>
    </w:p>
    <w:p w:rsidR="007849D0" w:rsidRPr="00A63C5B" w:rsidRDefault="007849D0" w:rsidP="00F75196">
      <w:pPr>
        <w:spacing w:line="360" w:lineRule="auto"/>
        <w:ind w:firstLine="720"/>
        <w:jc w:val="both"/>
      </w:pPr>
      <w:r>
        <w:t>До 01.01.2022</w:t>
      </w:r>
      <w:r w:rsidRPr="00A63C5B">
        <w:t xml:space="preserve"> настоящее постановление применяется исключительно </w:t>
      </w:r>
      <w:r>
        <w:t xml:space="preserve">к правоотношениям, возникающим </w:t>
      </w:r>
      <w:r w:rsidRPr="00A63C5B">
        <w:t>в связи с формированием проекта бюджета муниципального образован</w:t>
      </w:r>
      <w:r>
        <w:t>ия Тверской области города Ржев на 2022 и на плановый период 2023 и 2024</w:t>
      </w:r>
      <w:r w:rsidRPr="00A63C5B">
        <w:t xml:space="preserve"> годов.</w:t>
      </w:r>
    </w:p>
    <w:p w:rsidR="007849D0" w:rsidRPr="005C1FBF" w:rsidRDefault="007849D0" w:rsidP="00F75196">
      <w:pPr>
        <w:spacing w:line="360" w:lineRule="auto"/>
        <w:ind w:firstLine="720"/>
        <w:jc w:val="both"/>
      </w:pPr>
      <w:r w:rsidRPr="005C1FBF">
        <w:t>4.</w:t>
      </w:r>
      <w:r>
        <w:t xml:space="preserve"> </w:t>
      </w:r>
      <w:r w:rsidRPr="005C1FBF">
        <w:t>Контроль за исполнением настоящего постановления возложить на  замести</w:t>
      </w:r>
      <w:r>
        <w:t>теля Г</w:t>
      </w:r>
      <w:r w:rsidRPr="005C1FBF">
        <w:t xml:space="preserve">лавы </w:t>
      </w:r>
      <w:r>
        <w:t>администрации города Ржева  Ямщикову</w:t>
      </w:r>
      <w:r w:rsidRPr="00966E10">
        <w:t xml:space="preserve"> </w:t>
      </w:r>
      <w:r>
        <w:t>Е.Н.</w:t>
      </w:r>
    </w:p>
    <w:p w:rsidR="007849D0" w:rsidRDefault="007849D0" w:rsidP="00F75196">
      <w:pPr>
        <w:shd w:val="clear" w:color="auto" w:fill="FFFFFF"/>
        <w:spacing w:line="360" w:lineRule="auto"/>
        <w:ind w:firstLine="567"/>
        <w:jc w:val="both"/>
      </w:pPr>
    </w:p>
    <w:p w:rsidR="007849D0" w:rsidRDefault="007849D0" w:rsidP="00F75196">
      <w:pPr>
        <w:spacing w:line="360" w:lineRule="auto"/>
        <w:jc w:val="both"/>
      </w:pPr>
      <w:r>
        <w:t xml:space="preserve"> </w:t>
      </w:r>
    </w:p>
    <w:p w:rsidR="007849D0" w:rsidRDefault="007849D0" w:rsidP="00F75196">
      <w:pPr>
        <w:spacing w:line="360" w:lineRule="auto"/>
        <w:jc w:val="both"/>
      </w:pPr>
    </w:p>
    <w:p w:rsidR="007849D0" w:rsidRDefault="007849D0" w:rsidP="00966E10">
      <w:pPr>
        <w:spacing w:line="360" w:lineRule="auto"/>
        <w:jc w:val="center"/>
      </w:pPr>
      <w:r>
        <w:t>Глава города Ржева</w:t>
      </w:r>
      <w:r w:rsidRPr="00D764B9">
        <w:tab/>
      </w:r>
      <w:r w:rsidRPr="00D764B9">
        <w:tab/>
      </w:r>
      <w:r w:rsidRPr="00D764B9">
        <w:tab/>
      </w:r>
      <w:r w:rsidRPr="00D764B9">
        <w:tab/>
        <w:t xml:space="preserve">          </w:t>
      </w:r>
      <w:r>
        <w:t xml:space="preserve">                                  Крылов Р.С.</w:t>
      </w:r>
    </w:p>
    <w:sectPr w:rsidR="007849D0" w:rsidSect="00E917BD">
      <w:headerReference w:type="even" r:id="rId10"/>
      <w:headerReference w:type="default" r:id="rId11"/>
      <w:pgSz w:w="11906" w:h="16838"/>
      <w:pgMar w:top="1134" w:right="566" w:bottom="53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9D0" w:rsidRDefault="007849D0" w:rsidP="00C721E7">
      <w:r>
        <w:separator/>
      </w:r>
    </w:p>
  </w:endnote>
  <w:endnote w:type="continuationSeparator" w:id="1">
    <w:p w:rsidR="007849D0" w:rsidRDefault="007849D0" w:rsidP="00C72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9D0" w:rsidRDefault="007849D0" w:rsidP="00C721E7">
      <w:r>
        <w:separator/>
      </w:r>
    </w:p>
  </w:footnote>
  <w:footnote w:type="continuationSeparator" w:id="1">
    <w:p w:rsidR="007849D0" w:rsidRDefault="007849D0" w:rsidP="00C72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9D0" w:rsidRDefault="007849D0" w:rsidP="008C192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49D0" w:rsidRDefault="007849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9D0" w:rsidRDefault="007849D0" w:rsidP="008C192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7849D0" w:rsidRDefault="007849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C8"/>
    <w:multiLevelType w:val="hybridMultilevel"/>
    <w:tmpl w:val="471EDB7C"/>
    <w:lvl w:ilvl="0" w:tplc="E56E3088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E56E3088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2DE5"/>
    <w:rsid w:val="00006B69"/>
    <w:rsid w:val="00063D31"/>
    <w:rsid w:val="001A3854"/>
    <w:rsid w:val="0021041F"/>
    <w:rsid w:val="0029143B"/>
    <w:rsid w:val="00295A67"/>
    <w:rsid w:val="003F5C3F"/>
    <w:rsid w:val="00445711"/>
    <w:rsid w:val="005728CF"/>
    <w:rsid w:val="005C1FBF"/>
    <w:rsid w:val="006F40E4"/>
    <w:rsid w:val="006F68BE"/>
    <w:rsid w:val="007828BC"/>
    <w:rsid w:val="007849D0"/>
    <w:rsid w:val="0079298D"/>
    <w:rsid w:val="007E0479"/>
    <w:rsid w:val="007E4B93"/>
    <w:rsid w:val="0081786F"/>
    <w:rsid w:val="0083702A"/>
    <w:rsid w:val="008A7C40"/>
    <w:rsid w:val="008C1929"/>
    <w:rsid w:val="00912DE5"/>
    <w:rsid w:val="00915BCF"/>
    <w:rsid w:val="00955BBE"/>
    <w:rsid w:val="00961104"/>
    <w:rsid w:val="00966E10"/>
    <w:rsid w:val="0099585B"/>
    <w:rsid w:val="00A42AE2"/>
    <w:rsid w:val="00A63C5B"/>
    <w:rsid w:val="00B43C3F"/>
    <w:rsid w:val="00B717B1"/>
    <w:rsid w:val="00C15732"/>
    <w:rsid w:val="00C20FF7"/>
    <w:rsid w:val="00C2414D"/>
    <w:rsid w:val="00C46A06"/>
    <w:rsid w:val="00C721E7"/>
    <w:rsid w:val="00D764B9"/>
    <w:rsid w:val="00E1451A"/>
    <w:rsid w:val="00E917BD"/>
    <w:rsid w:val="00F31893"/>
    <w:rsid w:val="00F401D7"/>
    <w:rsid w:val="00F75196"/>
    <w:rsid w:val="00FF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DE5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Heading4">
    <w:name w:val="heading 4"/>
    <w:basedOn w:val="Normal"/>
    <w:link w:val="Heading4Char"/>
    <w:uiPriority w:val="99"/>
    <w:qFormat/>
    <w:rsid w:val="00C721E7"/>
    <w:pPr>
      <w:suppressAutoHyphens w:val="0"/>
      <w:spacing w:before="100" w:beforeAutospacing="1" w:after="100" w:afterAutospacing="1"/>
      <w:outlineLvl w:val="3"/>
    </w:pPr>
    <w:rPr>
      <w:rFonts w:eastAsia="Times New Roman"/>
      <w:b/>
      <w:bCs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C721E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912DE5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12DE5"/>
    <w:rPr>
      <w:rFonts w:ascii="Times New Roman" w:hAnsi="Times New Roman" w:cs="Times New Roman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rsid w:val="00F75196"/>
    <w:rPr>
      <w:rFonts w:ascii="Times New Roman" w:hAnsi="Times New Roman"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751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721E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721E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C721E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21E7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rong">
    <w:name w:val="Strong"/>
    <w:basedOn w:val="DefaultParagraphFont"/>
    <w:uiPriority w:val="99"/>
    <w:qFormat/>
    <w:rsid w:val="00C721E7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E917B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3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3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3</Pages>
  <Words>745</Words>
  <Characters>4247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mahinistka</cp:lastModifiedBy>
  <cp:revision>9</cp:revision>
  <cp:lastPrinted>2022-02-18T12:43:00Z</cp:lastPrinted>
  <dcterms:created xsi:type="dcterms:W3CDTF">2022-01-12T12:07:00Z</dcterms:created>
  <dcterms:modified xsi:type="dcterms:W3CDTF">2022-02-18T12:44:00Z</dcterms:modified>
</cp:coreProperties>
</file>